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Knowsley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Knowsley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Knowsley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Knowsley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Knowsley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Knowsley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51.3% </w:t>
      </w:r>
      <w:r w:rsidRPr="004747BF">
        <w:rPr>
          <w:rFonts w:ascii="Libre Franklin Light" w:eastAsia="Times New Roman" w:hAnsi="Libre Franklin Light" w:cs="Calibri Light"/>
        </w:rPr>
        <w:t xml:space="preserve">of those respondents classified as PGSI 8+ in Knowsley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Knowsley is estimated to be </w:t>
      </w:r>
      <w:r w:rsidRPr="00773DF7">
        <w:rPr>
          <w:rFonts w:ascii="Libre Franklin Light" w:eastAsia="Times New Roman" w:hAnsi="Libre Franklin Light" w:cs="Calibri Light"/>
          <w:b/>
          <w:bCs/>
          <w:color w:val="C45911" w:themeColor="accent2" w:themeShade="BF"/>
        </w:rPr>
        <w:t xml:space="preserve">£2,128,843</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Knowsley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Knowsley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Knowsley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Knowsley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Knows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Knowsley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Knows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Knowsley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Knowsley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Knows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Knowsley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8.3%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18.9%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Knowsley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Knowsley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66.7%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Knowsley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Knowsley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Knowsley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£2,128,843</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Knowsley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£34,675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£717,106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£51,371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£14,448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£26,488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£1,284,755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£2,128,843</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Knowsley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Knowsley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Knowsley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26.5%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Knowsley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Knowsley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Knowsley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65.2%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Knowsley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Knowsley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26.5%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Knowsley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Knowsley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Knowsley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65.2%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Knowsley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87D1DD4-59E2-4F72-B30F-5E234742B80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